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3F343" w14:textId="77777777" w:rsidR="00DB7E08" w:rsidRDefault="00DB7E08" w:rsidP="00DB7E08">
      <w:pPr>
        <w:pStyle w:val="NoSpacing"/>
      </w:pPr>
      <w:r>
        <w:rPr>
          <w:u w:val="single"/>
        </w:rPr>
        <w:t>Thomas WARNET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9D81E4B" w14:textId="1C555507" w:rsidR="00DB7E08" w:rsidRDefault="00DB7E08" w:rsidP="00DB7E08">
      <w:pPr>
        <w:pStyle w:val="NoSpacing"/>
      </w:pPr>
      <w:r>
        <w:t>of W</w:t>
      </w:r>
      <w:r>
        <w:t xml:space="preserve">ollaton, </w:t>
      </w:r>
      <w:r>
        <w:t>No</w:t>
      </w:r>
      <w:r>
        <w:t>ttinghamshire.</w:t>
      </w:r>
      <w:bookmarkStart w:id="0" w:name="_GoBack"/>
      <w:bookmarkEnd w:id="0"/>
    </w:p>
    <w:p w14:paraId="130EEBA1" w14:textId="77777777" w:rsidR="00DB7E08" w:rsidRDefault="00DB7E08" w:rsidP="00DB7E08">
      <w:pPr>
        <w:pStyle w:val="NoSpacing"/>
      </w:pPr>
    </w:p>
    <w:p w14:paraId="3E7244CC" w14:textId="77777777" w:rsidR="00DB7E08" w:rsidRDefault="00DB7E08" w:rsidP="00DB7E08">
      <w:pPr>
        <w:pStyle w:val="NoSpacing"/>
      </w:pPr>
    </w:p>
    <w:p w14:paraId="40C6209F" w14:textId="77777777" w:rsidR="00DB7E08" w:rsidRDefault="00DB7E08" w:rsidP="00DB7E08">
      <w:pPr>
        <w:pStyle w:val="NoSpacing"/>
      </w:pPr>
      <w:r>
        <w:t xml:space="preserve"> 9 Mar.1476</w:t>
      </w:r>
      <w:r>
        <w:tab/>
        <w:t>He was ordained acolyte in the conventual church of the Franciscans in</w:t>
      </w:r>
    </w:p>
    <w:p w14:paraId="0BDE5DCA" w14:textId="77777777" w:rsidR="00DB7E08" w:rsidRDefault="00DB7E08" w:rsidP="00DB7E08">
      <w:pPr>
        <w:pStyle w:val="NoSpacing"/>
      </w:pPr>
      <w:r>
        <w:tab/>
      </w:r>
      <w:r>
        <w:tab/>
        <w:t>York by William Egremont, Bishop of Dromore(q.v.).</w:t>
      </w:r>
    </w:p>
    <w:p w14:paraId="6CC0C2AE" w14:textId="77777777" w:rsidR="00DB7E08" w:rsidRDefault="00DB7E08" w:rsidP="00DB7E08">
      <w:pPr>
        <w:pStyle w:val="NoSpacing"/>
      </w:pPr>
      <w:r>
        <w:tab/>
      </w:r>
      <w:r>
        <w:tab/>
        <w:t>(“York Clergy Ordinations 1475-1500” ed. David M. Smith p.11)</w:t>
      </w:r>
    </w:p>
    <w:p w14:paraId="39F9852C" w14:textId="77777777" w:rsidR="00DB7E08" w:rsidRDefault="00DB7E08" w:rsidP="00DB7E08">
      <w:pPr>
        <w:pStyle w:val="NoSpacing"/>
      </w:pPr>
    </w:p>
    <w:p w14:paraId="3476BB7B" w14:textId="77777777" w:rsidR="00DB7E08" w:rsidRDefault="00DB7E08" w:rsidP="00DB7E08">
      <w:pPr>
        <w:pStyle w:val="NoSpacing"/>
      </w:pPr>
    </w:p>
    <w:p w14:paraId="4A0336FF" w14:textId="77777777" w:rsidR="00DB7E08" w:rsidRDefault="00DB7E08" w:rsidP="00DB7E08">
      <w:pPr>
        <w:pStyle w:val="NoSpacing"/>
      </w:pPr>
      <w:r>
        <w:t>16 April 2019</w:t>
      </w:r>
    </w:p>
    <w:p w14:paraId="4AF922B9" w14:textId="7347458C" w:rsidR="006B2F86" w:rsidRPr="00DB7E08" w:rsidRDefault="00DB7E08" w:rsidP="00E71FC3">
      <w:pPr>
        <w:pStyle w:val="NoSpacing"/>
      </w:pPr>
    </w:p>
    <w:sectPr w:rsidR="006B2F86" w:rsidRPr="00DB7E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700F3" w14:textId="77777777" w:rsidR="00DB7E08" w:rsidRDefault="00DB7E08" w:rsidP="00E71FC3">
      <w:pPr>
        <w:spacing w:after="0" w:line="240" w:lineRule="auto"/>
      </w:pPr>
      <w:r>
        <w:separator/>
      </w:r>
    </w:p>
  </w:endnote>
  <w:endnote w:type="continuationSeparator" w:id="0">
    <w:p w14:paraId="3B2EB0B6" w14:textId="77777777" w:rsidR="00DB7E08" w:rsidRDefault="00DB7E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5A1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32A2C" w14:textId="77777777" w:rsidR="00DB7E08" w:rsidRDefault="00DB7E08" w:rsidP="00E71FC3">
      <w:pPr>
        <w:spacing w:after="0" w:line="240" w:lineRule="auto"/>
      </w:pPr>
      <w:r>
        <w:separator/>
      </w:r>
    </w:p>
  </w:footnote>
  <w:footnote w:type="continuationSeparator" w:id="0">
    <w:p w14:paraId="3C1F9DC6" w14:textId="77777777" w:rsidR="00DB7E08" w:rsidRDefault="00DB7E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08"/>
    <w:rsid w:val="001A7C09"/>
    <w:rsid w:val="00577BD5"/>
    <w:rsid w:val="00656CBA"/>
    <w:rsid w:val="006A1F77"/>
    <w:rsid w:val="00733BE7"/>
    <w:rsid w:val="00AB52E8"/>
    <w:rsid w:val="00B16D3F"/>
    <w:rsid w:val="00BB41AC"/>
    <w:rsid w:val="00DB7E0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E408"/>
  <w15:chartTrackingRefBased/>
  <w15:docId w15:val="{44711716-E458-4B22-B752-8F4CA7BD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2019-04-16T14:44:00Z</dcterms:created>
  <dcterms:modified xsi:type="dcterms:W3CDTF">2019-04-16T14:46:00Z</dcterms:modified>
</cp:coreProperties>
</file>